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367" w:rsidRDefault="00851367" w:rsidP="008513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MASKELL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51367" w:rsidRDefault="00851367" w:rsidP="008513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1367" w:rsidRDefault="00851367" w:rsidP="008513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1367" w:rsidRDefault="00851367" w:rsidP="00851367">
      <w:pPr>
        <w:pStyle w:val="NoSpacing"/>
        <w:ind w:left="1440" w:hanging="1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St.Neots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Huntingdonshire, into lands of the late Sir Thomas Aylesbury(q.v.).</w:t>
      </w:r>
    </w:p>
    <w:p w:rsidR="00851367" w:rsidRDefault="00851367" w:rsidP="008513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02E5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ref. 21-95)</w:t>
      </w:r>
    </w:p>
    <w:p w:rsidR="00851367" w:rsidRDefault="00851367" w:rsidP="008513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1367" w:rsidRDefault="00851367" w:rsidP="008513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51367" w:rsidRDefault="00851367" w:rsidP="008513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November 2015</w:t>
      </w:r>
      <w:bookmarkStart w:id="0" w:name="_GoBack"/>
      <w:bookmarkEnd w:id="0"/>
    </w:p>
    <w:sectPr w:rsidR="00DD5B8A" w:rsidRPr="008513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367" w:rsidRDefault="00851367" w:rsidP="00564E3C">
      <w:pPr>
        <w:spacing w:after="0" w:line="240" w:lineRule="auto"/>
      </w:pPr>
      <w:r>
        <w:separator/>
      </w:r>
    </w:p>
  </w:endnote>
  <w:endnote w:type="continuationSeparator" w:id="0">
    <w:p w:rsidR="00851367" w:rsidRDefault="0085136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51367">
      <w:rPr>
        <w:rFonts w:ascii="Times New Roman" w:hAnsi="Times New Roman" w:cs="Times New Roman"/>
        <w:noProof/>
        <w:sz w:val="24"/>
        <w:szCs w:val="24"/>
      </w:rPr>
      <w:t>12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367" w:rsidRDefault="00851367" w:rsidP="00564E3C">
      <w:pPr>
        <w:spacing w:after="0" w:line="240" w:lineRule="auto"/>
      </w:pPr>
      <w:r>
        <w:separator/>
      </w:r>
    </w:p>
  </w:footnote>
  <w:footnote w:type="continuationSeparator" w:id="0">
    <w:p w:rsidR="00851367" w:rsidRDefault="0085136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367"/>
    <w:rsid w:val="00372DC6"/>
    <w:rsid w:val="00564E3C"/>
    <w:rsid w:val="0064591D"/>
    <w:rsid w:val="0085136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B605B"/>
  <w15:chartTrackingRefBased/>
  <w15:docId w15:val="{129BA904-0BD6-4CC7-8F8F-DE7B91B4C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513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2015-11-12T20:45:00Z</dcterms:created>
  <dcterms:modified xsi:type="dcterms:W3CDTF">2015-11-12T20:46:00Z</dcterms:modified>
</cp:coreProperties>
</file>